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4107" w14:textId="77777777" w:rsidR="00784BBA" w:rsidRPr="00743F5F" w:rsidRDefault="00784BBA" w:rsidP="00784BBA">
      <w:pPr>
        <w:pStyle w:val="Unittitle"/>
      </w:pPr>
      <w:r>
        <w:t>6. Construction measurement principles</w:t>
      </w:r>
    </w:p>
    <w:p w14:paraId="039329C8" w14:textId="3393CDAE" w:rsidR="00784BBA" w:rsidRPr="00C500B8" w:rsidRDefault="00784BBA">
      <w:pPr>
        <w:pStyle w:val="Heading1"/>
      </w:pPr>
      <w:r w:rsidRPr="00C500B8">
        <w:t>Worksheet 4: Scales</w:t>
      </w:r>
      <w:r w:rsidR="00903051">
        <w:t xml:space="preserve"> (</w:t>
      </w:r>
      <w:proofErr w:type="spellStart"/>
      <w:r w:rsidR="00903051">
        <w:t>i</w:t>
      </w:r>
      <w:proofErr w:type="spellEnd"/>
      <w:r w:rsidR="00903051">
        <w:t>)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5C62FA92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C339A83" w14:textId="027991E0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42BB8DDF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303E8EA3" w14:textId="77777777" w:rsidR="00784BBA" w:rsidRPr="00690A56" w:rsidRDefault="00784BBA" w:rsidP="00A53DF9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6AF2C8E5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F11F68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</w:rPr>
      </w:pPr>
    </w:p>
    <w:p w14:paraId="6F2C2E5A" w14:textId="77777777" w:rsidR="00784BBA" w:rsidRPr="00C500B8" w:rsidRDefault="00784BBA" w:rsidP="00A53DF9">
      <w:pPr>
        <w:spacing w:before="0" w:after="0" w:line="240" w:lineRule="auto"/>
        <w:jc w:val="center"/>
        <w:rPr>
          <w:rFonts w:eastAsia="Times New Roman"/>
          <w:sz w:val="24"/>
        </w:rPr>
      </w:pPr>
      <w:r w:rsidRPr="00C500B8">
        <w:rPr>
          <w:rFonts w:eastAsia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FBCCA9" wp14:editId="61E71528">
                <wp:simplePos x="0" y="0"/>
                <wp:positionH relativeFrom="column">
                  <wp:posOffset>5292090</wp:posOffset>
                </wp:positionH>
                <wp:positionV relativeFrom="paragraph">
                  <wp:posOffset>3724275</wp:posOffset>
                </wp:positionV>
                <wp:extent cx="60007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75562" w14:textId="77777777" w:rsidR="00784BBA" w:rsidRPr="00B22F08" w:rsidRDefault="00784BBA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sz w:val="32"/>
                                <w:szCs w:val="36"/>
                              </w:rPr>
                              <w:t>1:</w:t>
                            </w:r>
                            <w:r w:rsidRPr="00B22F08">
                              <w:rPr>
                                <w:sz w:val="32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FBC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7pt;margin-top:293.25pt;width:47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" stroked="f">
                <v:textbox style="mso-fit-shape-to-text:t">
                  <w:txbxContent>
                    <w:p w14:paraId="12075562" w14:textId="77777777" w:rsidR="00784BBA" w:rsidRPr="00B22F08" w:rsidRDefault="00784BBA">
                      <w:pPr>
                        <w:rPr>
                          <w:sz w:val="32"/>
                          <w:szCs w:val="36"/>
                        </w:rPr>
                      </w:pPr>
                      <w:r>
                        <w:rPr>
                          <w:sz w:val="32"/>
                          <w:szCs w:val="36"/>
                        </w:rPr>
                        <w:t>1:</w:t>
                      </w:r>
                      <w:r w:rsidRPr="00B22F08">
                        <w:rPr>
                          <w:sz w:val="32"/>
                          <w:szCs w:val="3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4F0605" w:rsidRPr="00B93DF9">
        <w:rPr>
          <w:rFonts w:eastAsia="Times New Roman"/>
          <w:noProof/>
          <w:sz w:val="24"/>
        </w:rPr>
      </w:r>
      <w:r w:rsidR="004F0605" w:rsidRPr="00B93DF9">
        <w:rPr>
          <w:rFonts w:eastAsia="Times New Roman"/>
          <w:noProof/>
          <w:sz w:val="24"/>
        </w:rPr>
        <w:object w:dxaOrig="10280" w:dyaOrig="7587" w14:anchorId="14B36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75pt;height:317.9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825166181" r:id="rId11"/>
        </w:object>
      </w:r>
    </w:p>
    <w:p w14:paraId="0CFB1647" w14:textId="3014B90C" w:rsidR="00784BBA" w:rsidRPr="00C500B8" w:rsidRDefault="00784BBA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true measurements of side</w:t>
      </w:r>
      <w:r w:rsidR="00A34CCD">
        <w:rPr>
          <w:rFonts w:eastAsia="Times New Roman"/>
          <w:color w:val="000000"/>
          <w:sz w:val="28"/>
          <w:szCs w:val="28"/>
          <w:lang w:eastAsia="en-GB"/>
        </w:rPr>
        <w:t>s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 xml:space="preserve"> A and B</w:t>
      </w:r>
    </w:p>
    <w:p w14:paraId="179264B5" w14:textId="422C6350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62E2F18" w14:textId="219BC2E8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bookmarkStart w:id="0" w:name="_Hlk70687230"/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4D1A687" w14:textId="270D4BD9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49EE57B8" w14:textId="10E54BD6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165mm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165 x 25 = 4125mm or 412.5cm or 4.125m</w:t>
      </w:r>
    </w:p>
    <w:p w14:paraId="57A7FD0B" w14:textId="479B085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150 x 25 = 3750mm or 375cm or 3.75m</w:t>
      </w:r>
      <w:bookmarkEnd w:id="0"/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62A3689C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31F10BCE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075E9D3B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4F0605" w:rsidRPr="00B93DF9">
        <w:rPr>
          <w:rFonts w:eastAsia="Times New Roman"/>
          <w:noProof/>
          <w:sz w:val="24"/>
        </w:rPr>
      </w:r>
      <w:r w:rsidR="004F0605" w:rsidRPr="00B93DF9">
        <w:rPr>
          <w:rFonts w:eastAsia="Times New Roman"/>
          <w:noProof/>
          <w:sz w:val="24"/>
        </w:rPr>
        <w:object w:dxaOrig="10260" w:dyaOrig="7791" w14:anchorId="41212056">
          <v:shape id="_x0000_i1026" type="#_x0000_t75" alt="" style="width:431.95pt;height:328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825166182" r:id="rId13"/>
        </w:object>
      </w:r>
    </w:p>
    <w:p w14:paraId="53C2872C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8C8794D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6DE26266" w14:textId="611FEB22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20E5E4AF" w14:textId="769ADE84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2E82CA58" w14:textId="681629B6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98F8B0B" w14:textId="77777777" w:rsidR="00690A56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65mm (measurement to inside of wall as shown)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6A99515B" w14:textId="62D5E2BC" w:rsidR="00784BBA" w:rsidRPr="00C500B8" w:rsidRDefault="00690A56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="00784BBA" w:rsidRPr="00C500B8">
        <w:rPr>
          <w:rFonts w:eastAsia="Times New Roman"/>
          <w:color w:val="FF0000"/>
          <w:sz w:val="24"/>
          <w:lang w:eastAsia="en-GB"/>
        </w:rPr>
        <w:t>65 x 50 = 3250mm or 325cm or 3.25m</w:t>
      </w:r>
    </w:p>
    <w:p w14:paraId="338283E6" w14:textId="77777777" w:rsidR="00690A56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151mm (measurements to outside of walls)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16D30387" w14:textId="310AE9BE" w:rsidR="00784BBA" w:rsidRPr="00C500B8" w:rsidRDefault="00690A56" w:rsidP="00C30368">
      <w:pPr>
        <w:spacing w:before="0" w:after="240" w:line="240" w:lineRule="auto"/>
        <w:rPr>
          <w:rFonts w:eastAsia="Times New Roman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="00784BBA" w:rsidRPr="00C500B8">
        <w:rPr>
          <w:rFonts w:eastAsia="Times New Roman"/>
          <w:color w:val="FF0000"/>
          <w:sz w:val="24"/>
          <w:lang w:eastAsia="en-GB"/>
        </w:rPr>
        <w:t>151 x 25 = 7550mm or 755cm or 7.75m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383B01FF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4AC87711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78CA271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3</w:t>
      </w:r>
    </w:p>
    <w:p w14:paraId="394085A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B54C8EF" w14:textId="77777777" w:rsidR="00784BBA" w:rsidRPr="00C500B8" w:rsidRDefault="004F0605" w:rsidP="00A53DF9">
      <w:pPr>
        <w:spacing w:before="0" w:after="0" w:line="240" w:lineRule="auto"/>
        <w:jc w:val="center"/>
        <w:rPr>
          <w:rFonts w:eastAsia="Times New Roman"/>
          <w:sz w:val="24"/>
          <w:lang w:eastAsia="en-GB"/>
        </w:rPr>
      </w:pPr>
      <w:r w:rsidRPr="00B93DF9">
        <w:rPr>
          <w:rFonts w:eastAsia="Times New Roman"/>
          <w:noProof/>
          <w:sz w:val="24"/>
        </w:rPr>
      </w:r>
      <w:r w:rsidR="004F0605" w:rsidRPr="00B93DF9">
        <w:rPr>
          <w:rFonts w:eastAsia="Times New Roman"/>
          <w:noProof/>
          <w:sz w:val="24"/>
        </w:rPr>
        <w:object w:dxaOrig="9912" w:dyaOrig="7643" w14:anchorId="2EE2628D">
          <v:shape id="_x0000_i1027" type="#_x0000_t75" alt="" style="width:432.2pt;height:333.25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825166183" r:id="rId15"/>
        </w:object>
      </w:r>
    </w:p>
    <w:p w14:paraId="7EAD7487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F5C5B0C" w14:textId="234525C8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51DCCDF" w14:textId="32F69708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3498E56" w14:textId="3FD2B42C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7E62E85" w14:textId="38CEAC24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53mm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="00690A56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53 x 1250 = 66250mm or 6625cm or 66.25m</w:t>
      </w:r>
    </w:p>
    <w:p w14:paraId="24935D6A" w14:textId="6BAEB61F" w:rsidR="00784BBA" w:rsidRPr="00C500B8" w:rsidRDefault="00784BBA" w:rsidP="00C30368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="00690A56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137 x 1250 = 171250mm or 17125cm or 171.25m</w:t>
      </w:r>
      <w:r w:rsidRPr="00C500B8">
        <w:rPr>
          <w:rFonts w:eastAsia="Times New Roman"/>
          <w:noProof/>
          <w:sz w:val="24"/>
          <w:lang w:eastAsia="en-GB"/>
        </w:rPr>
        <w:t xml:space="preserve"> </w:t>
      </w:r>
    </w:p>
    <w:p w14:paraId="44736EB8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B6B6010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15109C7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CF0C11B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lastRenderedPageBreak/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5B2CE9EC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4</w:t>
      </w:r>
    </w:p>
    <w:p w14:paraId="6516E227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4F0605" w:rsidRPr="00B93DF9">
        <w:rPr>
          <w:rFonts w:eastAsia="Times New Roman"/>
          <w:noProof/>
          <w:sz w:val="24"/>
        </w:rPr>
      </w:r>
      <w:r w:rsidR="004F0605" w:rsidRPr="00B93DF9">
        <w:rPr>
          <w:rFonts w:eastAsia="Times New Roman"/>
          <w:noProof/>
          <w:sz w:val="24"/>
        </w:rPr>
        <w:object w:dxaOrig="13719" w:dyaOrig="4536" w14:anchorId="3DEB96DC">
          <v:shape id="_x0000_i1028" type="#_x0000_t75" alt="" style="width:430.8pt;height:142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825166184" r:id="rId17"/>
        </w:objec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39EEEB67" w14:textId="5C7CE3CA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1DC9A437" w14:textId="288DA352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5BAD84A1" w14:textId="33412CF5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2AC60C9A" w14:textId="666671B8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45mm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45 x 150 = 6750mm or 675cm or 6.75m</w:t>
      </w:r>
    </w:p>
    <w:p w14:paraId="0ADE29F2" w14:textId="03257AF6" w:rsidR="00784BBA" w:rsidRPr="00C500B8" w:rsidRDefault="00784BBA" w:rsidP="00C3036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21mm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21 x 150 = 3150mm or 315cm or 3.15m</w: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0E831F79" w14:textId="77777777" w:rsidR="00474F67" w:rsidRDefault="00474F67" w:rsidP="00474F67">
      <w:pPr>
        <w:rPr>
          <w:rFonts w:cs="Arial"/>
          <w:szCs w:val="22"/>
        </w:rPr>
      </w:pPr>
    </w:p>
    <w:p w14:paraId="575B1163" w14:textId="77777777" w:rsidR="006E1028" w:rsidRDefault="006E1028" w:rsidP="006E1028">
      <w:pPr>
        <w:pStyle w:val="Answer"/>
      </w:pPr>
    </w:p>
    <w:sectPr w:rsidR="006E1028" w:rsidSect="00F03E33">
      <w:headerReference w:type="default" r:id="rId18"/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4A67" w14:textId="77777777" w:rsidR="0022355B" w:rsidRDefault="0022355B">
      <w:pPr>
        <w:spacing w:before="0" w:after="0"/>
      </w:pPr>
      <w:r>
        <w:separator/>
      </w:r>
    </w:p>
  </w:endnote>
  <w:endnote w:type="continuationSeparator" w:id="0">
    <w:p w14:paraId="5EB42915" w14:textId="77777777" w:rsidR="0022355B" w:rsidRDefault="002235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357ED" w14:textId="33BE6BA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58745" wp14:editId="033F531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A3E5B">
      <w:t xml:space="preserve">             </w:t>
    </w:r>
    <w:r w:rsidR="00F800FE" w:rsidRPr="00F800FE">
      <w:rPr>
        <w:szCs w:val="18"/>
      </w:rPr>
      <w:t>© City &amp; Guilds Limited</w:t>
    </w:r>
    <w:r w:rsidR="004A3E5B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CE3D" w14:textId="77777777" w:rsidR="0022355B" w:rsidRDefault="0022355B">
      <w:pPr>
        <w:spacing w:before="0" w:after="0"/>
      </w:pPr>
      <w:r>
        <w:separator/>
      </w:r>
    </w:p>
  </w:footnote>
  <w:footnote w:type="continuationSeparator" w:id="0">
    <w:p w14:paraId="246B606D" w14:textId="77777777" w:rsidR="0022355B" w:rsidRDefault="002235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162F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2DD18D5" wp14:editId="070E8A8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F3EFEC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E647FF" wp14:editId="4464D6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19271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412628">
    <w:abstractNumId w:val="4"/>
  </w:num>
  <w:num w:numId="2" w16cid:durableId="1333141549">
    <w:abstractNumId w:val="14"/>
  </w:num>
  <w:num w:numId="3" w16cid:durableId="517163196">
    <w:abstractNumId w:val="21"/>
  </w:num>
  <w:num w:numId="4" w16cid:durableId="916132529">
    <w:abstractNumId w:val="16"/>
  </w:num>
  <w:num w:numId="5" w16cid:durableId="673068334">
    <w:abstractNumId w:val="7"/>
  </w:num>
  <w:num w:numId="6" w16cid:durableId="743793526">
    <w:abstractNumId w:val="15"/>
  </w:num>
  <w:num w:numId="7" w16cid:durableId="1083575807">
    <w:abstractNumId w:val="7"/>
  </w:num>
  <w:num w:numId="8" w16cid:durableId="1276132204">
    <w:abstractNumId w:val="1"/>
  </w:num>
  <w:num w:numId="9" w16cid:durableId="2135322507">
    <w:abstractNumId w:val="7"/>
    <w:lvlOverride w:ilvl="0">
      <w:startOverride w:val="1"/>
    </w:lvlOverride>
  </w:num>
  <w:num w:numId="10" w16cid:durableId="388111217">
    <w:abstractNumId w:val="17"/>
  </w:num>
  <w:num w:numId="11" w16cid:durableId="895428946">
    <w:abstractNumId w:val="13"/>
  </w:num>
  <w:num w:numId="12" w16cid:durableId="1794596354">
    <w:abstractNumId w:val="5"/>
  </w:num>
  <w:num w:numId="13" w16cid:durableId="769012675">
    <w:abstractNumId w:val="12"/>
  </w:num>
  <w:num w:numId="14" w16cid:durableId="238447363">
    <w:abstractNumId w:val="18"/>
  </w:num>
  <w:num w:numId="15" w16cid:durableId="1068306508">
    <w:abstractNumId w:val="10"/>
  </w:num>
  <w:num w:numId="16" w16cid:durableId="200213050">
    <w:abstractNumId w:val="6"/>
  </w:num>
  <w:num w:numId="17" w16cid:durableId="1847210311">
    <w:abstractNumId w:val="23"/>
  </w:num>
  <w:num w:numId="18" w16cid:durableId="302348468">
    <w:abstractNumId w:val="24"/>
  </w:num>
  <w:num w:numId="19" w16cid:durableId="962225577">
    <w:abstractNumId w:val="3"/>
  </w:num>
  <w:num w:numId="20" w16cid:durableId="102266965">
    <w:abstractNumId w:val="2"/>
  </w:num>
  <w:num w:numId="21" w16cid:durableId="859779148">
    <w:abstractNumId w:val="8"/>
  </w:num>
  <w:num w:numId="22" w16cid:durableId="1393187783">
    <w:abstractNumId w:val="8"/>
    <w:lvlOverride w:ilvl="0">
      <w:startOverride w:val="1"/>
    </w:lvlOverride>
  </w:num>
  <w:num w:numId="23" w16cid:durableId="544636618">
    <w:abstractNumId w:val="22"/>
  </w:num>
  <w:num w:numId="24" w16cid:durableId="957250344">
    <w:abstractNumId w:val="8"/>
    <w:lvlOverride w:ilvl="0">
      <w:startOverride w:val="1"/>
    </w:lvlOverride>
  </w:num>
  <w:num w:numId="25" w16cid:durableId="1707829785">
    <w:abstractNumId w:val="8"/>
    <w:lvlOverride w:ilvl="0">
      <w:startOverride w:val="1"/>
    </w:lvlOverride>
  </w:num>
  <w:num w:numId="26" w16cid:durableId="1527208125">
    <w:abstractNumId w:val="9"/>
  </w:num>
  <w:num w:numId="27" w16cid:durableId="1743142404">
    <w:abstractNumId w:val="19"/>
  </w:num>
  <w:num w:numId="28" w16cid:durableId="787625436">
    <w:abstractNumId w:val="8"/>
    <w:lvlOverride w:ilvl="0">
      <w:startOverride w:val="1"/>
    </w:lvlOverride>
  </w:num>
  <w:num w:numId="29" w16cid:durableId="813447988">
    <w:abstractNumId w:val="20"/>
  </w:num>
  <w:num w:numId="30" w16cid:durableId="1707413275">
    <w:abstractNumId w:val="8"/>
  </w:num>
  <w:num w:numId="31" w16cid:durableId="1729836663">
    <w:abstractNumId w:val="8"/>
    <w:lvlOverride w:ilvl="0">
      <w:startOverride w:val="1"/>
    </w:lvlOverride>
  </w:num>
  <w:num w:numId="32" w16cid:durableId="1395274132">
    <w:abstractNumId w:val="8"/>
    <w:lvlOverride w:ilvl="0">
      <w:startOverride w:val="1"/>
    </w:lvlOverride>
  </w:num>
  <w:num w:numId="33" w16cid:durableId="855774296">
    <w:abstractNumId w:val="0"/>
  </w:num>
  <w:num w:numId="34" w16cid:durableId="2129739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B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2355B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A3E5B"/>
    <w:rsid w:val="004F0605"/>
    <w:rsid w:val="00524E1B"/>
    <w:rsid w:val="00592613"/>
    <w:rsid w:val="006135C0"/>
    <w:rsid w:val="00627C18"/>
    <w:rsid w:val="006642FD"/>
    <w:rsid w:val="006807B0"/>
    <w:rsid w:val="00690A56"/>
    <w:rsid w:val="00691B95"/>
    <w:rsid w:val="006B798A"/>
    <w:rsid w:val="006D3AA3"/>
    <w:rsid w:val="006D4994"/>
    <w:rsid w:val="006E1028"/>
    <w:rsid w:val="006E19C2"/>
    <w:rsid w:val="006F7BAF"/>
    <w:rsid w:val="007667B1"/>
    <w:rsid w:val="00784BBA"/>
    <w:rsid w:val="00797FA7"/>
    <w:rsid w:val="007F2A40"/>
    <w:rsid w:val="008C1F1C"/>
    <w:rsid w:val="008D664C"/>
    <w:rsid w:val="00903051"/>
    <w:rsid w:val="009975A0"/>
    <w:rsid w:val="009A2CD2"/>
    <w:rsid w:val="009C07BB"/>
    <w:rsid w:val="009C5C6E"/>
    <w:rsid w:val="00A2454C"/>
    <w:rsid w:val="00A34CCD"/>
    <w:rsid w:val="00AE245C"/>
    <w:rsid w:val="00B054EC"/>
    <w:rsid w:val="00B93DF9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4CDF"/>
    <w:rsid w:val="00F15749"/>
    <w:rsid w:val="00F800F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E322676"/>
  <w15:docId w15:val="{6BD5DCBB-7826-4745-ABB2-0C89610C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800F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78FBB-A0E8-448D-B99C-7135F4CCA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025EE-80D8-496C-8355-FE4E684145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F9EB56-C383-4AA3-AE16-DAFAB01D73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0</TotalTime>
  <Pages>4</Pages>
  <Words>58</Words>
  <Characters>1126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2025-11-18T19:00:00Z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